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C2159D" w:rsidP="006B4D49">
      <w:pPr>
        <w:jc w:val="center"/>
        <w:rPr>
          <w:b/>
          <w:bCs/>
          <w:shadow/>
          <w:sz w:val="40"/>
          <w:szCs w:val="40"/>
          <w:rtl/>
        </w:rPr>
      </w:pPr>
      <w:r w:rsidRPr="00C2159D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F85CE8" w:rsidP="00F85CE8">
            <w:pPr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تالا سامي شعبان أبو طبيخ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F85CE8" w:rsidP="00F85CE8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Tala Sami Shaban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Abu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Tabekh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F85CE8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Fem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F85CE8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أنثى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F85CE8" w:rsidP="009A0337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19/2/2006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F85CE8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1/6/2016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F85CE8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Iman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Hussein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Abu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Tabekh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F85CE8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ايمان حسين أبو طبيخ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F85CE8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Iman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Hussein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F85CE8">
              <w:rPr>
                <w:rFonts w:cs="Simplified Arabic"/>
                <w:sz w:val="28"/>
                <w:szCs w:val="28"/>
                <w:lang w:eastAsia="en-US"/>
              </w:rPr>
              <w:t>Abu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Tabekh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F85CE8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ايمان حسين أبو طبيخ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F85CE8" w:rsidP="00F85CE8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F85CE8">
              <w:rPr>
                <w:rFonts w:cs="Simplified Arabic"/>
                <w:sz w:val="28"/>
                <w:szCs w:val="28"/>
                <w:lang w:eastAsia="en-US"/>
              </w:rPr>
              <w:t>G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aZa- Al Mushtel 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F85CE8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F85CE8">
              <w:rPr>
                <w:rFonts w:cs="Simplified Arabic"/>
                <w:sz w:val="24"/>
                <w:szCs w:val="24"/>
                <w:rtl/>
                <w:lang w:eastAsia="en-US"/>
              </w:rPr>
              <w:t>غزة- المشتل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F85CE8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5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F85CE8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F85CE8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Fifth </w:t>
            </w:r>
            <w:r w:rsidRPr="0009098A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F85CE8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 xml:space="preserve">خامس ابتدائي 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4F1" w:rsidRDefault="00C004F1">
      <w:r>
        <w:separator/>
      </w:r>
    </w:p>
  </w:endnote>
  <w:endnote w:type="continuationSeparator" w:id="1">
    <w:p w:rsidR="00C004F1" w:rsidRDefault="00C00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C2159D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4F1" w:rsidRDefault="00C004F1">
      <w:r>
        <w:separator/>
      </w:r>
    </w:p>
  </w:footnote>
  <w:footnote w:type="continuationSeparator" w:id="1">
    <w:p w:rsidR="00C004F1" w:rsidRDefault="00C00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proofErr w:type="spellStart"/>
    <w:r>
      <w:rPr>
        <w:rFonts w:cs="Arabic Transparent"/>
        <w:b/>
        <w:bCs/>
        <w:sz w:val="22"/>
        <w:szCs w:val="22"/>
      </w:rPr>
      <w:t>TheMercy</w:t>
    </w:r>
    <w:proofErr w:type="spellEnd"/>
    <w:r>
      <w:rPr>
        <w:rFonts w:cs="Arabic Transparent"/>
        <w:b/>
        <w:bCs/>
        <w:sz w:val="22"/>
        <w:szCs w:val="22"/>
      </w:rPr>
      <w:t xml:space="preserve">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</w:t>
    </w:r>
    <w:proofErr w:type="spellStart"/>
    <w:r>
      <w:rPr>
        <w:rFonts w:cs="Arabic Transparent"/>
        <w:szCs w:val="22"/>
      </w:rPr>
      <w:t>Rimal</w:t>
    </w:r>
    <w:proofErr w:type="spellEnd"/>
    <w:r>
      <w:rPr>
        <w:rFonts w:cs="Arabic Transparent"/>
        <w:szCs w:val="22"/>
      </w:rPr>
      <w:t xml:space="preserve">-Al </w:t>
    </w:r>
    <w:proofErr w:type="spellStart"/>
    <w:r>
      <w:rPr>
        <w:rFonts w:cs="Arabic Transparent"/>
        <w:szCs w:val="22"/>
      </w:rPr>
      <w:t>Naser</w:t>
    </w:r>
    <w:proofErr w:type="spellEnd"/>
    <w:r>
      <w:rPr>
        <w:rFonts w:cs="Arabic Transparent"/>
        <w:szCs w:val="22"/>
      </w:rPr>
      <w:t xml:space="preserve"> Area                 </w:t>
    </w:r>
  </w:p>
  <w:p w:rsidR="00062124" w:rsidRDefault="00C2159D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159D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85CE8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57320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83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0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3045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25812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3208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81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9348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476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028680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13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6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6789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3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7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36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4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23300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85274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93844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77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323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9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480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84681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766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8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60505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5631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826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89611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53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634317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12830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67649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7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1</TotalTime>
  <Pages>1</Pages>
  <Words>145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2016-08-27T10:32:00Z</dcterms:created>
  <dcterms:modified xsi:type="dcterms:W3CDTF">2016-08-27T10:32:00Z</dcterms:modified>
</cp:coreProperties>
</file>